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D54BB" w14:textId="77777777" w:rsidR="0094679F" w:rsidRDefault="0094679F" w:rsidP="009467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CLERKES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14:paraId="142882CC" w14:textId="77777777" w:rsidR="0094679F" w:rsidRDefault="0094679F" w:rsidP="009467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Gloucester. </w:t>
      </w:r>
      <w:proofErr w:type="spellStart"/>
      <w:r>
        <w:rPr>
          <w:rFonts w:ascii="Times New Roman" w:hAnsi="Times New Roman" w:cs="Times New Roman"/>
          <w:sz w:val="24"/>
          <w:szCs w:val="24"/>
        </w:rPr>
        <w:t>Curriour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12E7F0F" w14:textId="77777777" w:rsidR="0094679F" w:rsidRDefault="0094679F" w:rsidP="009467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CD5012" w14:textId="77777777" w:rsidR="0094679F" w:rsidRDefault="0094679F" w:rsidP="009467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85927D" w14:textId="77777777" w:rsidR="0094679F" w:rsidRDefault="0094679F" w:rsidP="009467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 xml:space="preserve">John Strangways(q.v.) brought a plaint of debt against him, Richard </w:t>
      </w:r>
    </w:p>
    <w:p w14:paraId="795197FA" w14:textId="77777777" w:rsidR="0094679F" w:rsidRDefault="0094679F" w:rsidP="009467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Candrover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Gloucester, cutler(q.v.), William Bailly of Tewkesbury(q.v.), </w:t>
      </w:r>
    </w:p>
    <w:p w14:paraId="4A405877" w14:textId="77777777" w:rsidR="0094679F" w:rsidRDefault="0094679F" w:rsidP="0094679F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Worrok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Gloucester(q.v.) and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Berseford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218EB6CE" w14:textId="77777777" w:rsidR="0094679F" w:rsidRDefault="0094679F" w:rsidP="009467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Cheltenham(q.v.).</w:t>
      </w:r>
    </w:p>
    <w:p w14:paraId="7B07D40D" w14:textId="77777777" w:rsidR="0094679F" w:rsidRDefault="0094679F" w:rsidP="009467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https://waalt.uh.edu/index.php/CP40/621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65EE10B" w14:textId="77777777" w:rsidR="0094679F" w:rsidRDefault="0094679F" w:rsidP="009467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EC599C" w14:textId="77777777" w:rsidR="0094679F" w:rsidRDefault="0094679F" w:rsidP="009467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367DD3" w14:textId="77777777" w:rsidR="0094679F" w:rsidRDefault="0094679F" w:rsidP="009467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June 2022</w:t>
      </w:r>
    </w:p>
    <w:p w14:paraId="0F9A25D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AC87D" w14:textId="77777777" w:rsidR="0094679F" w:rsidRDefault="0094679F" w:rsidP="009139A6">
      <w:r>
        <w:separator/>
      </w:r>
    </w:p>
  </w:endnote>
  <w:endnote w:type="continuationSeparator" w:id="0">
    <w:p w14:paraId="12DA9C28" w14:textId="77777777" w:rsidR="0094679F" w:rsidRDefault="009467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839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7C40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E5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BA704" w14:textId="77777777" w:rsidR="0094679F" w:rsidRDefault="0094679F" w:rsidP="009139A6">
      <w:r>
        <w:separator/>
      </w:r>
    </w:p>
  </w:footnote>
  <w:footnote w:type="continuationSeparator" w:id="0">
    <w:p w14:paraId="661860AF" w14:textId="77777777" w:rsidR="0094679F" w:rsidRDefault="009467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E99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7A4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199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79F"/>
    <w:rsid w:val="000666E0"/>
    <w:rsid w:val="002510B7"/>
    <w:rsid w:val="005C130B"/>
    <w:rsid w:val="00826F5C"/>
    <w:rsid w:val="009139A6"/>
    <w:rsid w:val="009448BB"/>
    <w:rsid w:val="0094679F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BB7D1"/>
  <w15:chartTrackingRefBased/>
  <w15:docId w15:val="{5934CDB5-0F59-4BFC-8014-0C9F6590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467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2022-06-28T13:15:00Z</dcterms:created>
  <dcterms:modified xsi:type="dcterms:W3CDTF">2022-06-28T13:16:00Z</dcterms:modified>
</cp:coreProperties>
</file>